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A225C" w14:textId="77777777" w:rsidR="00B27386" w:rsidRPr="000F789B" w:rsidRDefault="00B27386" w:rsidP="0040143C">
      <w:pPr>
        <w:jc w:val="center"/>
        <w:rPr>
          <w:b/>
          <w:sz w:val="20"/>
          <w:szCs w:val="20"/>
        </w:rPr>
      </w:pPr>
      <w:r w:rsidRPr="000F789B">
        <w:rPr>
          <w:b/>
          <w:sz w:val="20"/>
          <w:szCs w:val="20"/>
        </w:rPr>
        <w:t xml:space="preserve">TOWN OF </w:t>
      </w:r>
      <w:smartTag w:uri="urn:schemas-microsoft-com:office:smarttags" w:element="place">
        <w:smartTag w:uri="urn:schemas-microsoft-com:office:smarttags" w:element="City">
          <w:r w:rsidRPr="000F789B">
            <w:rPr>
              <w:b/>
              <w:sz w:val="20"/>
              <w:szCs w:val="20"/>
            </w:rPr>
            <w:t>COLLIERVILLE</w:t>
          </w:r>
        </w:smartTag>
      </w:smartTag>
    </w:p>
    <w:p w14:paraId="5F4516E3" w14:textId="77777777" w:rsidR="00D35FAE" w:rsidRPr="000F789B" w:rsidRDefault="00A06E84" w:rsidP="0040143C">
      <w:pPr>
        <w:jc w:val="center"/>
        <w:rPr>
          <w:b/>
          <w:sz w:val="20"/>
          <w:szCs w:val="20"/>
        </w:rPr>
      </w:pPr>
      <w:r w:rsidRPr="000F789B">
        <w:rPr>
          <w:b/>
          <w:sz w:val="20"/>
          <w:szCs w:val="20"/>
        </w:rPr>
        <w:t>Proposers</w:t>
      </w:r>
      <w:r w:rsidR="00D35FAE" w:rsidRPr="000F789B">
        <w:rPr>
          <w:b/>
          <w:sz w:val="20"/>
          <w:szCs w:val="20"/>
        </w:rPr>
        <w:t xml:space="preserve"> List</w:t>
      </w:r>
    </w:p>
    <w:p w14:paraId="788BD8C7" w14:textId="77777777" w:rsidR="00D35FAE" w:rsidRPr="000F789B" w:rsidRDefault="00D35FAE" w:rsidP="0040143C">
      <w:pPr>
        <w:jc w:val="center"/>
        <w:rPr>
          <w:sz w:val="20"/>
          <w:szCs w:val="20"/>
        </w:rPr>
      </w:pPr>
    </w:p>
    <w:p w14:paraId="28085416" w14:textId="082B56EE" w:rsidR="00B27386" w:rsidRPr="000F789B" w:rsidRDefault="00B27386" w:rsidP="00FE650C">
      <w:pPr>
        <w:rPr>
          <w:sz w:val="20"/>
          <w:szCs w:val="20"/>
        </w:rPr>
      </w:pPr>
      <w:r w:rsidRPr="000F789B">
        <w:rPr>
          <w:b/>
          <w:sz w:val="20"/>
          <w:szCs w:val="20"/>
        </w:rPr>
        <w:t>Job Description:</w:t>
      </w:r>
      <w:r w:rsidRPr="000F789B">
        <w:rPr>
          <w:b/>
          <w:sz w:val="20"/>
          <w:szCs w:val="20"/>
        </w:rPr>
        <w:tab/>
      </w:r>
      <w:r w:rsidRPr="000F789B">
        <w:rPr>
          <w:sz w:val="20"/>
          <w:szCs w:val="20"/>
        </w:rPr>
        <w:tab/>
      </w:r>
      <w:r w:rsidRPr="000F789B">
        <w:rPr>
          <w:sz w:val="20"/>
          <w:szCs w:val="20"/>
        </w:rPr>
        <w:tab/>
      </w:r>
      <w:r w:rsidR="00AE58B8">
        <w:rPr>
          <w:sz w:val="20"/>
          <w:szCs w:val="20"/>
        </w:rPr>
        <w:t>COLLECTION AGENCY SERVICES</w:t>
      </w:r>
    </w:p>
    <w:p w14:paraId="628EAB54" w14:textId="77777777" w:rsidR="00B27386" w:rsidRPr="000F789B" w:rsidRDefault="00B27386" w:rsidP="00FE650C">
      <w:pPr>
        <w:rPr>
          <w:sz w:val="20"/>
          <w:szCs w:val="20"/>
        </w:rPr>
      </w:pPr>
    </w:p>
    <w:p w14:paraId="164F9F78" w14:textId="430EEA67" w:rsidR="00B27386" w:rsidRPr="000F789B" w:rsidRDefault="00B27386" w:rsidP="00FE650C">
      <w:pPr>
        <w:rPr>
          <w:sz w:val="20"/>
          <w:szCs w:val="20"/>
        </w:rPr>
      </w:pPr>
      <w:r w:rsidRPr="000F789B">
        <w:rPr>
          <w:b/>
          <w:sz w:val="20"/>
          <w:szCs w:val="20"/>
        </w:rPr>
        <w:t>Job No.:</w:t>
      </w:r>
      <w:r w:rsidRPr="000F789B">
        <w:rPr>
          <w:b/>
          <w:sz w:val="20"/>
          <w:szCs w:val="20"/>
        </w:rPr>
        <w:tab/>
      </w:r>
      <w:r w:rsidRPr="000F789B">
        <w:rPr>
          <w:sz w:val="20"/>
          <w:szCs w:val="20"/>
        </w:rPr>
        <w:tab/>
      </w:r>
      <w:r w:rsidRPr="000F789B">
        <w:rPr>
          <w:sz w:val="20"/>
          <w:szCs w:val="20"/>
        </w:rPr>
        <w:tab/>
      </w:r>
      <w:r w:rsidRPr="00AE58B8">
        <w:rPr>
          <w:sz w:val="20"/>
          <w:szCs w:val="20"/>
        </w:rPr>
        <w:t>RFP</w:t>
      </w:r>
      <w:r w:rsidR="00D70A35" w:rsidRPr="00AE58B8">
        <w:rPr>
          <w:sz w:val="20"/>
          <w:szCs w:val="20"/>
        </w:rPr>
        <w:t>20</w:t>
      </w:r>
      <w:r w:rsidR="00AE58B8" w:rsidRPr="00AE58B8">
        <w:rPr>
          <w:sz w:val="20"/>
          <w:szCs w:val="20"/>
        </w:rPr>
        <w:t>26-005</w:t>
      </w:r>
    </w:p>
    <w:p w14:paraId="07A56BEE" w14:textId="77777777" w:rsidR="00B27386" w:rsidRPr="000F789B" w:rsidRDefault="00B27386" w:rsidP="00FE650C">
      <w:pPr>
        <w:rPr>
          <w:b/>
          <w:sz w:val="20"/>
          <w:szCs w:val="20"/>
        </w:rPr>
      </w:pPr>
    </w:p>
    <w:p w14:paraId="702A38D0" w14:textId="6A6166AF" w:rsidR="00B27386" w:rsidRDefault="00B27386" w:rsidP="00FE650C">
      <w:pPr>
        <w:rPr>
          <w:sz w:val="20"/>
          <w:szCs w:val="20"/>
        </w:rPr>
      </w:pPr>
      <w:r w:rsidRPr="000F789B">
        <w:rPr>
          <w:b/>
          <w:sz w:val="20"/>
          <w:szCs w:val="20"/>
        </w:rPr>
        <w:t>RFP Opening Date:</w:t>
      </w:r>
      <w:r w:rsidRPr="000F789B">
        <w:rPr>
          <w:sz w:val="20"/>
          <w:szCs w:val="20"/>
        </w:rPr>
        <w:tab/>
      </w:r>
      <w:r w:rsidRPr="000F789B">
        <w:rPr>
          <w:sz w:val="20"/>
          <w:szCs w:val="20"/>
        </w:rPr>
        <w:tab/>
      </w:r>
      <w:r w:rsidR="00AE58B8" w:rsidRPr="00AE58B8">
        <w:rPr>
          <w:sz w:val="20"/>
          <w:szCs w:val="20"/>
        </w:rPr>
        <w:t>JULY</w:t>
      </w:r>
      <w:r w:rsidR="00D70A35" w:rsidRPr="00AE58B8">
        <w:rPr>
          <w:sz w:val="20"/>
          <w:szCs w:val="20"/>
        </w:rPr>
        <w:t xml:space="preserve"> </w:t>
      </w:r>
      <w:r w:rsidR="00AE58B8" w:rsidRPr="00AE58B8">
        <w:rPr>
          <w:sz w:val="20"/>
          <w:szCs w:val="20"/>
        </w:rPr>
        <w:t>22</w:t>
      </w:r>
      <w:r w:rsidR="00A06E84" w:rsidRPr="00AE58B8">
        <w:rPr>
          <w:sz w:val="20"/>
          <w:szCs w:val="20"/>
        </w:rPr>
        <w:t>, 20</w:t>
      </w:r>
      <w:r w:rsidR="00AE58B8" w:rsidRPr="00AE58B8">
        <w:rPr>
          <w:sz w:val="20"/>
          <w:szCs w:val="20"/>
        </w:rPr>
        <w:t>26</w:t>
      </w:r>
      <w:r w:rsidRPr="00AE58B8">
        <w:rPr>
          <w:sz w:val="20"/>
          <w:szCs w:val="20"/>
        </w:rPr>
        <w:t xml:space="preserve"> @ 2:00 p.m.</w:t>
      </w:r>
    </w:p>
    <w:p w14:paraId="1ED27BFA" w14:textId="77777777" w:rsidR="00D70A35" w:rsidRPr="000F789B" w:rsidRDefault="00D70A35" w:rsidP="00FE650C">
      <w:pPr>
        <w:rPr>
          <w:sz w:val="20"/>
          <w:szCs w:val="20"/>
        </w:rPr>
      </w:pPr>
    </w:p>
    <w:p w14:paraId="0BEAD567" w14:textId="77777777" w:rsidR="00B27386" w:rsidRPr="000F789B" w:rsidRDefault="00B27386" w:rsidP="00FE650C">
      <w:pPr>
        <w:rPr>
          <w:sz w:val="20"/>
          <w:szCs w:val="20"/>
        </w:rPr>
      </w:pPr>
      <w:r w:rsidRPr="000F789B">
        <w:rPr>
          <w:b/>
          <w:sz w:val="20"/>
          <w:szCs w:val="20"/>
        </w:rPr>
        <w:t>Place:</w:t>
      </w:r>
      <w:r w:rsidRPr="000F789B">
        <w:rPr>
          <w:b/>
          <w:sz w:val="20"/>
          <w:szCs w:val="20"/>
        </w:rPr>
        <w:tab/>
      </w:r>
      <w:r w:rsidRPr="000F789B">
        <w:rPr>
          <w:sz w:val="20"/>
          <w:szCs w:val="20"/>
        </w:rPr>
        <w:tab/>
      </w:r>
      <w:r w:rsidRPr="000F789B">
        <w:rPr>
          <w:sz w:val="20"/>
          <w:szCs w:val="20"/>
        </w:rPr>
        <w:tab/>
      </w:r>
      <w:r w:rsidRPr="000F789B">
        <w:rPr>
          <w:sz w:val="20"/>
          <w:szCs w:val="20"/>
        </w:rPr>
        <w:tab/>
        <w:t xml:space="preserve">Town of </w:t>
      </w:r>
      <w:smartTag w:uri="urn:schemas-microsoft-com:office:smarttags" w:element="City">
        <w:smartTag w:uri="urn:schemas-microsoft-com:office:smarttags" w:element="place">
          <w:r w:rsidRPr="000F789B">
            <w:rPr>
              <w:sz w:val="20"/>
              <w:szCs w:val="20"/>
            </w:rPr>
            <w:t>Collierville</w:t>
          </w:r>
        </w:smartTag>
      </w:smartTag>
      <w:r w:rsidRPr="000F789B">
        <w:rPr>
          <w:sz w:val="20"/>
          <w:szCs w:val="20"/>
        </w:rPr>
        <w:t xml:space="preserve">, </w:t>
      </w:r>
      <w:smartTag w:uri="urn:schemas-microsoft-com:office:smarttags" w:element="address">
        <w:smartTag w:uri="urn:schemas-microsoft-com:office:smarttags" w:element="Street">
          <w:r w:rsidRPr="000F789B">
            <w:rPr>
              <w:sz w:val="20"/>
              <w:szCs w:val="20"/>
            </w:rPr>
            <w:t>500 Poplar View Parkway</w:t>
          </w:r>
        </w:smartTag>
        <w:r w:rsidRPr="000F789B">
          <w:rPr>
            <w:sz w:val="20"/>
            <w:szCs w:val="20"/>
          </w:rPr>
          <w:t xml:space="preserve">, </w:t>
        </w:r>
        <w:smartTag w:uri="urn:schemas-microsoft-com:office:smarttags" w:element="City">
          <w:r w:rsidRPr="000F789B">
            <w:rPr>
              <w:sz w:val="20"/>
              <w:szCs w:val="20"/>
            </w:rPr>
            <w:t>Collierville</w:t>
          </w:r>
        </w:smartTag>
        <w:r w:rsidRPr="000F789B">
          <w:rPr>
            <w:sz w:val="20"/>
            <w:szCs w:val="20"/>
          </w:rPr>
          <w:t xml:space="preserve">, </w:t>
        </w:r>
        <w:smartTag w:uri="urn:schemas-microsoft-com:office:smarttags" w:element="State">
          <w:r w:rsidRPr="000F789B">
            <w:rPr>
              <w:sz w:val="20"/>
              <w:szCs w:val="20"/>
            </w:rPr>
            <w:t>TN</w:t>
          </w:r>
        </w:smartTag>
        <w:r w:rsidRPr="000F789B">
          <w:rPr>
            <w:sz w:val="20"/>
            <w:szCs w:val="20"/>
          </w:rPr>
          <w:t xml:space="preserve"> </w:t>
        </w:r>
        <w:smartTag w:uri="urn:schemas-microsoft-com:office:smarttags" w:element="PostalCode">
          <w:r w:rsidRPr="000F789B">
            <w:rPr>
              <w:sz w:val="20"/>
              <w:szCs w:val="20"/>
            </w:rPr>
            <w:t>38017</w:t>
          </w:r>
        </w:smartTag>
      </w:smartTag>
    </w:p>
    <w:p w14:paraId="4B099101" w14:textId="77777777" w:rsidR="00B27386" w:rsidRPr="000F789B" w:rsidRDefault="00B27386" w:rsidP="00FE650C">
      <w:pPr>
        <w:rPr>
          <w:sz w:val="20"/>
          <w:szCs w:val="20"/>
        </w:rPr>
      </w:pPr>
    </w:p>
    <w:p w14:paraId="490CC33B" w14:textId="05F18D49" w:rsidR="00B27386" w:rsidRPr="000F789B" w:rsidRDefault="00B27386" w:rsidP="00FE650C">
      <w:pPr>
        <w:rPr>
          <w:sz w:val="20"/>
          <w:szCs w:val="20"/>
        </w:rPr>
      </w:pPr>
      <w:r w:rsidRPr="000F789B">
        <w:rPr>
          <w:b/>
          <w:sz w:val="20"/>
          <w:szCs w:val="20"/>
        </w:rPr>
        <w:t>Letter of Intent Deadline:</w:t>
      </w:r>
      <w:r w:rsidRPr="000F789B">
        <w:rPr>
          <w:sz w:val="20"/>
          <w:szCs w:val="20"/>
        </w:rPr>
        <w:tab/>
      </w:r>
      <w:r w:rsidR="00AE58B8">
        <w:rPr>
          <w:sz w:val="20"/>
          <w:szCs w:val="20"/>
        </w:rPr>
        <w:t>July 17, 2026</w:t>
      </w:r>
    </w:p>
    <w:p w14:paraId="09AA8F8B" w14:textId="77777777" w:rsidR="00B27386" w:rsidRPr="000F789B" w:rsidRDefault="00B27386" w:rsidP="00FE650C">
      <w:pPr>
        <w:rPr>
          <w:sz w:val="20"/>
          <w:szCs w:val="20"/>
        </w:rPr>
      </w:pPr>
    </w:p>
    <w:p w14:paraId="6F518A8E" w14:textId="6451FEE4" w:rsidR="00B27386" w:rsidRPr="000F789B" w:rsidRDefault="00B27386" w:rsidP="00FE650C">
      <w:pPr>
        <w:rPr>
          <w:b/>
          <w:sz w:val="20"/>
          <w:szCs w:val="20"/>
        </w:rPr>
      </w:pPr>
      <w:r w:rsidRPr="000F789B">
        <w:rPr>
          <w:b/>
          <w:sz w:val="20"/>
          <w:szCs w:val="20"/>
        </w:rPr>
        <w:t>Pre-proposal Meeting Date:</w:t>
      </w:r>
      <w:r w:rsidRPr="000F789B">
        <w:rPr>
          <w:sz w:val="20"/>
          <w:szCs w:val="20"/>
        </w:rPr>
        <w:tab/>
      </w:r>
      <w:r w:rsidR="00AE58B8">
        <w:rPr>
          <w:sz w:val="20"/>
          <w:szCs w:val="20"/>
        </w:rPr>
        <w:t>Tuesday</w:t>
      </w:r>
      <w:r w:rsidR="00AE58B8" w:rsidRPr="00AE58B8">
        <w:rPr>
          <w:sz w:val="20"/>
          <w:szCs w:val="20"/>
        </w:rPr>
        <w:t>, July 7, 2026</w:t>
      </w:r>
    </w:p>
    <w:p w14:paraId="263D593B" w14:textId="77777777" w:rsidR="00B27386" w:rsidRPr="000F789B" w:rsidRDefault="00B27386" w:rsidP="0040143C">
      <w:pPr>
        <w:jc w:val="center"/>
        <w:rPr>
          <w:b/>
          <w:sz w:val="20"/>
          <w:szCs w:val="20"/>
        </w:rPr>
      </w:pPr>
    </w:p>
    <w:p w14:paraId="1A94F8CA" w14:textId="77777777" w:rsidR="00B27386" w:rsidRPr="000F789B" w:rsidRDefault="00B27386" w:rsidP="0040143C">
      <w:pPr>
        <w:jc w:val="center"/>
        <w:rPr>
          <w:b/>
          <w:sz w:val="20"/>
          <w:szCs w:val="20"/>
        </w:rPr>
      </w:pPr>
    </w:p>
    <w:tbl>
      <w:tblPr>
        <w:tblStyle w:val="TableGrid"/>
        <w:tblW w:w="11434" w:type="dxa"/>
        <w:tblInd w:w="-876" w:type="dxa"/>
        <w:tblLook w:val="01E0" w:firstRow="1" w:lastRow="1" w:firstColumn="1" w:lastColumn="1" w:noHBand="0" w:noVBand="0"/>
      </w:tblPr>
      <w:tblGrid>
        <w:gridCol w:w="2603"/>
        <w:gridCol w:w="3049"/>
        <w:gridCol w:w="1283"/>
        <w:gridCol w:w="1193"/>
        <w:gridCol w:w="2343"/>
        <w:gridCol w:w="963"/>
      </w:tblGrid>
      <w:tr w:rsidR="00F848F1" w:rsidRPr="000F789B" w14:paraId="6A1332D6" w14:textId="77777777" w:rsidTr="00F848F1">
        <w:trPr>
          <w:trHeight w:val="703"/>
        </w:trPr>
        <w:tc>
          <w:tcPr>
            <w:tcW w:w="2603" w:type="dxa"/>
            <w:shd w:val="clear" w:color="auto" w:fill="E6E6E6"/>
            <w:vAlign w:val="center"/>
          </w:tcPr>
          <w:p w14:paraId="60191461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  <w:r w:rsidRPr="000F789B">
              <w:rPr>
                <w:b/>
                <w:sz w:val="20"/>
                <w:szCs w:val="20"/>
              </w:rPr>
              <w:t>Vendor</w:t>
            </w:r>
          </w:p>
        </w:tc>
        <w:tc>
          <w:tcPr>
            <w:tcW w:w="3049" w:type="dxa"/>
            <w:shd w:val="clear" w:color="auto" w:fill="E6E6E6"/>
            <w:vAlign w:val="center"/>
          </w:tcPr>
          <w:p w14:paraId="3D2FB384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  <w:r w:rsidRPr="000F789B">
              <w:rPr>
                <w:b/>
                <w:sz w:val="20"/>
                <w:szCs w:val="20"/>
              </w:rPr>
              <w:t>Address</w:t>
            </w:r>
          </w:p>
        </w:tc>
        <w:tc>
          <w:tcPr>
            <w:tcW w:w="1283" w:type="dxa"/>
            <w:shd w:val="clear" w:color="auto" w:fill="E6E6E6"/>
            <w:vAlign w:val="center"/>
          </w:tcPr>
          <w:p w14:paraId="6A06A678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  <w:r w:rsidRPr="000F789B">
              <w:rPr>
                <w:b/>
                <w:sz w:val="20"/>
                <w:szCs w:val="20"/>
              </w:rPr>
              <w:t>Telephone</w:t>
            </w:r>
          </w:p>
        </w:tc>
        <w:tc>
          <w:tcPr>
            <w:tcW w:w="1193" w:type="dxa"/>
            <w:shd w:val="clear" w:color="auto" w:fill="E6E6E6"/>
            <w:vAlign w:val="center"/>
          </w:tcPr>
          <w:p w14:paraId="1C2D296E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  <w:r w:rsidRPr="000F789B">
              <w:rPr>
                <w:b/>
                <w:sz w:val="20"/>
                <w:szCs w:val="20"/>
              </w:rPr>
              <w:t>Fax</w:t>
            </w:r>
          </w:p>
        </w:tc>
        <w:tc>
          <w:tcPr>
            <w:tcW w:w="2343" w:type="dxa"/>
            <w:shd w:val="clear" w:color="auto" w:fill="E6E6E6"/>
            <w:vAlign w:val="center"/>
          </w:tcPr>
          <w:p w14:paraId="0B9B20A7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  <w:r w:rsidRPr="000F789B">
              <w:rPr>
                <w:b/>
                <w:sz w:val="20"/>
                <w:szCs w:val="20"/>
              </w:rPr>
              <w:t>Email</w:t>
            </w:r>
          </w:p>
        </w:tc>
        <w:tc>
          <w:tcPr>
            <w:tcW w:w="963" w:type="dxa"/>
            <w:shd w:val="clear" w:color="auto" w:fill="E6E6E6"/>
            <w:vAlign w:val="center"/>
          </w:tcPr>
          <w:p w14:paraId="59406947" w14:textId="77777777" w:rsidR="00F848F1" w:rsidRPr="000F789B" w:rsidRDefault="00A06E84" w:rsidP="0040143C">
            <w:pPr>
              <w:jc w:val="center"/>
              <w:rPr>
                <w:b/>
                <w:sz w:val="20"/>
                <w:szCs w:val="20"/>
              </w:rPr>
            </w:pPr>
            <w:r w:rsidRPr="000F789B">
              <w:rPr>
                <w:b/>
                <w:sz w:val="20"/>
                <w:szCs w:val="20"/>
              </w:rPr>
              <w:t>Letter of Intent</w:t>
            </w:r>
          </w:p>
          <w:p w14:paraId="1713B4FE" w14:textId="77777777" w:rsidR="00A06E84" w:rsidRPr="000F789B" w:rsidRDefault="00A06E84" w:rsidP="0040143C">
            <w:pPr>
              <w:jc w:val="center"/>
              <w:rPr>
                <w:b/>
                <w:sz w:val="20"/>
                <w:szCs w:val="20"/>
              </w:rPr>
            </w:pPr>
            <w:r w:rsidRPr="000F789B">
              <w:rPr>
                <w:b/>
                <w:sz w:val="20"/>
                <w:szCs w:val="20"/>
              </w:rPr>
              <w:t>(Y/N)</w:t>
            </w:r>
          </w:p>
        </w:tc>
      </w:tr>
      <w:tr w:rsidR="00F848F1" w:rsidRPr="000F789B" w14:paraId="05C3D05A" w14:textId="77777777" w:rsidTr="000F789B">
        <w:trPr>
          <w:trHeight w:val="703"/>
        </w:trPr>
        <w:tc>
          <w:tcPr>
            <w:tcW w:w="2603" w:type="dxa"/>
            <w:vAlign w:val="center"/>
          </w:tcPr>
          <w:p w14:paraId="7D922F47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9" w:type="dxa"/>
            <w:vAlign w:val="center"/>
          </w:tcPr>
          <w:p w14:paraId="6C2CBA71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vAlign w:val="center"/>
          </w:tcPr>
          <w:p w14:paraId="0AF96070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14:paraId="1BF56502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14:paraId="3030B9AC" w14:textId="77777777" w:rsidR="00F848F1" w:rsidRPr="0040143C" w:rsidRDefault="00F848F1" w:rsidP="0040143C">
            <w:pPr>
              <w:jc w:val="center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584FBAF3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48F1" w:rsidRPr="000F789B" w14:paraId="0B5CFCCB" w14:textId="77777777" w:rsidTr="000F789B">
        <w:trPr>
          <w:trHeight w:val="703"/>
        </w:trPr>
        <w:tc>
          <w:tcPr>
            <w:tcW w:w="2603" w:type="dxa"/>
            <w:vAlign w:val="center"/>
          </w:tcPr>
          <w:p w14:paraId="441CB887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9" w:type="dxa"/>
            <w:vAlign w:val="center"/>
          </w:tcPr>
          <w:p w14:paraId="1CDFF6DA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vAlign w:val="center"/>
          </w:tcPr>
          <w:p w14:paraId="570DBA92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14:paraId="44BB67C7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14:paraId="648916FB" w14:textId="77777777" w:rsidR="00F848F1" w:rsidRPr="000F789B" w:rsidRDefault="00F848F1" w:rsidP="0040143C">
            <w:pPr>
              <w:jc w:val="center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7A438547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48F1" w:rsidRPr="000F789B" w14:paraId="4B6A47AF" w14:textId="77777777" w:rsidTr="000F789B">
        <w:trPr>
          <w:trHeight w:val="703"/>
        </w:trPr>
        <w:tc>
          <w:tcPr>
            <w:tcW w:w="2603" w:type="dxa"/>
            <w:vAlign w:val="center"/>
          </w:tcPr>
          <w:p w14:paraId="095A9EF0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9" w:type="dxa"/>
            <w:vAlign w:val="center"/>
          </w:tcPr>
          <w:p w14:paraId="74901096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vAlign w:val="center"/>
          </w:tcPr>
          <w:p w14:paraId="55D93B8F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14:paraId="09CEBA8A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14:paraId="5AD6EE96" w14:textId="77777777" w:rsidR="00F848F1" w:rsidRPr="000F789B" w:rsidRDefault="00F848F1" w:rsidP="0040143C">
            <w:pPr>
              <w:jc w:val="center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028BE203" w14:textId="77777777" w:rsidR="00F848F1" w:rsidRPr="000F789B" w:rsidRDefault="00F848F1" w:rsidP="0040143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789B" w:rsidRPr="000F789B" w14:paraId="092040AF" w14:textId="77777777" w:rsidTr="000F789B">
        <w:trPr>
          <w:trHeight w:val="703"/>
        </w:trPr>
        <w:tc>
          <w:tcPr>
            <w:tcW w:w="2603" w:type="dxa"/>
            <w:vAlign w:val="center"/>
          </w:tcPr>
          <w:p w14:paraId="474CE010" w14:textId="77777777" w:rsidR="000F789B" w:rsidRPr="000F789B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9" w:type="dxa"/>
            <w:vAlign w:val="center"/>
          </w:tcPr>
          <w:p w14:paraId="6B3CAE56" w14:textId="77777777" w:rsidR="000F789B" w:rsidRPr="000F789B" w:rsidRDefault="000F789B" w:rsidP="00401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vAlign w:val="center"/>
          </w:tcPr>
          <w:p w14:paraId="11F901FF" w14:textId="77777777" w:rsidR="000F789B" w:rsidRPr="000F789B" w:rsidRDefault="000F789B" w:rsidP="00401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14:paraId="18CE44B8" w14:textId="77777777" w:rsidR="000F789B" w:rsidRPr="000F789B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14:paraId="3C2EF959" w14:textId="77777777" w:rsidR="000F789B" w:rsidRPr="000F789B" w:rsidRDefault="000F789B" w:rsidP="0040143C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71208F24" w14:textId="77777777" w:rsidR="000F789B" w:rsidRPr="000F789B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789B" w:rsidRPr="000F789B" w14:paraId="67D82CBC" w14:textId="77777777" w:rsidTr="000F789B">
        <w:trPr>
          <w:trHeight w:val="703"/>
        </w:trPr>
        <w:tc>
          <w:tcPr>
            <w:tcW w:w="2603" w:type="dxa"/>
            <w:vAlign w:val="center"/>
          </w:tcPr>
          <w:p w14:paraId="355E1C91" w14:textId="77777777" w:rsidR="000F789B" w:rsidRPr="000F789B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9" w:type="dxa"/>
            <w:vAlign w:val="center"/>
          </w:tcPr>
          <w:p w14:paraId="767AB9D8" w14:textId="77777777" w:rsidR="000F789B" w:rsidRPr="000F789B" w:rsidRDefault="000F789B" w:rsidP="00401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vAlign w:val="center"/>
          </w:tcPr>
          <w:p w14:paraId="5D388522" w14:textId="77777777" w:rsidR="000F789B" w:rsidRPr="000F789B" w:rsidRDefault="000F789B" w:rsidP="00401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14:paraId="5C585852" w14:textId="77777777" w:rsidR="000F789B" w:rsidRPr="000F789B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14:paraId="44411C01" w14:textId="77777777" w:rsidR="000F789B" w:rsidRPr="000F789B" w:rsidRDefault="000F789B" w:rsidP="0040143C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10DC2084" w14:textId="77777777" w:rsidR="000F789B" w:rsidRPr="000F789B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789B" w:rsidRPr="000F789B" w14:paraId="7BD33C72" w14:textId="77777777" w:rsidTr="000F789B">
        <w:trPr>
          <w:trHeight w:val="703"/>
        </w:trPr>
        <w:tc>
          <w:tcPr>
            <w:tcW w:w="2603" w:type="dxa"/>
            <w:vAlign w:val="center"/>
          </w:tcPr>
          <w:p w14:paraId="6B391EC2" w14:textId="77777777" w:rsidR="000F789B" w:rsidRPr="000F789B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9" w:type="dxa"/>
            <w:vAlign w:val="center"/>
          </w:tcPr>
          <w:p w14:paraId="095DD8FD" w14:textId="77777777" w:rsidR="000F789B" w:rsidRPr="0040143C" w:rsidRDefault="000F789B" w:rsidP="00401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vAlign w:val="center"/>
          </w:tcPr>
          <w:p w14:paraId="705A1396" w14:textId="77777777" w:rsidR="000F789B" w:rsidRPr="0040143C" w:rsidRDefault="000F789B" w:rsidP="00401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14:paraId="4AAE4BBD" w14:textId="77777777" w:rsidR="000F789B" w:rsidRPr="0040143C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14:paraId="1B9C8161" w14:textId="77777777" w:rsidR="000F789B" w:rsidRPr="0040143C" w:rsidRDefault="000F789B" w:rsidP="0040143C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5E1C3968" w14:textId="77777777" w:rsidR="000F789B" w:rsidRPr="000F789B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789B" w:rsidRPr="000F789B" w14:paraId="11B5B826" w14:textId="77777777" w:rsidTr="000F789B">
        <w:trPr>
          <w:trHeight w:val="703"/>
        </w:trPr>
        <w:tc>
          <w:tcPr>
            <w:tcW w:w="2603" w:type="dxa"/>
            <w:vAlign w:val="center"/>
          </w:tcPr>
          <w:p w14:paraId="71C2D04E" w14:textId="77777777" w:rsidR="000F789B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9" w:type="dxa"/>
            <w:vAlign w:val="center"/>
          </w:tcPr>
          <w:p w14:paraId="59BE39F1" w14:textId="77777777" w:rsidR="000F789B" w:rsidRPr="0040143C" w:rsidRDefault="000F789B" w:rsidP="00401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vAlign w:val="center"/>
          </w:tcPr>
          <w:p w14:paraId="71C1CB42" w14:textId="77777777" w:rsidR="000F789B" w:rsidRPr="0040143C" w:rsidRDefault="000F789B" w:rsidP="00401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14:paraId="329F94B8" w14:textId="77777777" w:rsidR="000F789B" w:rsidRPr="0040143C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14:paraId="2F19267E" w14:textId="77777777" w:rsidR="000F789B" w:rsidRPr="0040143C" w:rsidRDefault="000F789B" w:rsidP="0040143C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72E68CD5" w14:textId="77777777" w:rsidR="000F789B" w:rsidRPr="000F789B" w:rsidRDefault="000F789B" w:rsidP="0040143C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3664B85" w14:textId="77777777" w:rsidR="00B27386" w:rsidRPr="000F789B" w:rsidRDefault="00B27386" w:rsidP="0040143C">
      <w:pPr>
        <w:jc w:val="center"/>
        <w:rPr>
          <w:b/>
          <w:sz w:val="20"/>
          <w:szCs w:val="20"/>
        </w:rPr>
      </w:pPr>
    </w:p>
    <w:p w14:paraId="066BEC43" w14:textId="77777777" w:rsidR="00B27386" w:rsidRPr="000F789B" w:rsidRDefault="00B27386" w:rsidP="0040143C">
      <w:pPr>
        <w:jc w:val="center"/>
        <w:rPr>
          <w:b/>
          <w:sz w:val="20"/>
          <w:szCs w:val="20"/>
        </w:rPr>
      </w:pPr>
    </w:p>
    <w:sectPr w:rsidR="00B27386" w:rsidRPr="000F789B" w:rsidSect="00B27386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5DE95" w14:textId="77777777" w:rsidR="003A522A" w:rsidRDefault="003A522A" w:rsidP="00095BE0">
      <w:r>
        <w:separator/>
      </w:r>
    </w:p>
  </w:endnote>
  <w:endnote w:type="continuationSeparator" w:id="0">
    <w:p w14:paraId="3EFA3F29" w14:textId="77777777" w:rsidR="003A522A" w:rsidRDefault="003A522A" w:rsidP="0009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95CDE" w14:textId="77777777" w:rsidR="00095BE0" w:rsidRDefault="00095BE0">
    <w:pPr>
      <w:pStyle w:val="Footer"/>
    </w:pPr>
    <w:r>
      <w:tab/>
    </w:r>
    <w:r>
      <w:tab/>
    </w:r>
    <w:r w:rsidRPr="00896DB8">
      <w:rPr>
        <w:i/>
        <w:iCs/>
        <w:sz w:val="18"/>
        <w:szCs w:val="18"/>
      </w:rPr>
      <w:t xml:space="preserve">Revised </w:t>
    </w:r>
    <w:r>
      <w:rPr>
        <w:i/>
        <w:iCs/>
        <w:sz w:val="18"/>
        <w:szCs w:val="18"/>
      </w:rPr>
      <w:t>January 15,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A388A" w14:textId="77777777" w:rsidR="003A522A" w:rsidRDefault="003A522A" w:rsidP="00095BE0">
      <w:r>
        <w:separator/>
      </w:r>
    </w:p>
  </w:footnote>
  <w:footnote w:type="continuationSeparator" w:id="0">
    <w:p w14:paraId="0AC01274" w14:textId="77777777" w:rsidR="003A522A" w:rsidRDefault="003A522A" w:rsidP="00095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8B8"/>
    <w:rsid w:val="00062B3B"/>
    <w:rsid w:val="00095BE0"/>
    <w:rsid w:val="000F789B"/>
    <w:rsid w:val="00142385"/>
    <w:rsid w:val="001D4ADA"/>
    <w:rsid w:val="003A522A"/>
    <w:rsid w:val="0040143C"/>
    <w:rsid w:val="00956752"/>
    <w:rsid w:val="009F6B9B"/>
    <w:rsid w:val="00A06E84"/>
    <w:rsid w:val="00AB7D96"/>
    <w:rsid w:val="00AE58B8"/>
    <w:rsid w:val="00B27386"/>
    <w:rsid w:val="00D20630"/>
    <w:rsid w:val="00D35FAE"/>
    <w:rsid w:val="00D70A35"/>
    <w:rsid w:val="00F848F1"/>
    <w:rsid w:val="00FE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ostalCode"/>
  <w:shapeDefaults>
    <o:shapedefaults v:ext="edit" spidmax="1026"/>
    <o:shapelayout v:ext="edit">
      <o:idmap v:ext="edit" data="1"/>
    </o:shapelayout>
  </w:shapeDefaults>
  <w:decimalSymbol w:val="."/>
  <w:listSeparator w:val=","/>
  <w14:docId w14:val="7B30BAE2"/>
  <w15:chartTrackingRefBased/>
  <w15:docId w15:val="{71047BCC-0C89-465E-AB14-A782623C9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48F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table" w:styleId="TableGrid">
    <w:name w:val="Table Grid"/>
    <w:basedOn w:val="TableNormal"/>
    <w:rsid w:val="00B273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0F789B"/>
    <w:rPr>
      <w:b/>
      <w:bCs/>
    </w:rPr>
  </w:style>
  <w:style w:type="paragraph" w:styleId="Header">
    <w:name w:val="header"/>
    <w:basedOn w:val="Normal"/>
    <w:link w:val="HeaderChar"/>
    <w:rsid w:val="00095B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95BE0"/>
    <w:rPr>
      <w:sz w:val="24"/>
      <w:szCs w:val="24"/>
    </w:rPr>
  </w:style>
  <w:style w:type="paragraph" w:styleId="Footer">
    <w:name w:val="footer"/>
    <w:basedOn w:val="Normal"/>
    <w:link w:val="FooterChar"/>
    <w:rsid w:val="00095B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95B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2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66979">
              <w:marLeft w:val="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FP%20-%20RFSOQ%20-%20RFI\2026%20RFP-SOQ\RFP2026-005%20Collection%20Agency%20Services\Prep%20Docs\9PROPOSERS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9PROPOSERS LIST</Template>
  <TotalTime>3</TotalTime>
  <Pages>1</Pages>
  <Words>62</Words>
  <Characters>376</Characters>
  <Application>Microsoft Office Word</Application>
  <DocSecurity>0</DocSecurity>
  <Lines>62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Vendor List</vt:lpstr>
    </vt:vector>
  </TitlesOfParts>
  <Company>Town of Collierville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Vendor List</dc:title>
  <dc:subject/>
  <dc:creator>Sheila Windham</dc:creator>
  <cp:keywords/>
  <dc:description/>
  <cp:lastModifiedBy>Sheila Windham</cp:lastModifiedBy>
  <cp:revision>1</cp:revision>
  <cp:lastPrinted>2008-02-23T00:05:00Z</cp:lastPrinted>
  <dcterms:created xsi:type="dcterms:W3CDTF">2026-06-19T17:23:00Z</dcterms:created>
  <dcterms:modified xsi:type="dcterms:W3CDTF">2026-06-19T17:38:00Z</dcterms:modified>
</cp:coreProperties>
</file>